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F10C0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53" w:history="1">
        <w:r w:rsidR="006F10C0" w:rsidRPr="00ED480F">
          <w:rPr>
            <w:rStyle w:val="aa"/>
          </w:rPr>
          <w:t>HH3C-MIRRORGROUP-MIB</w:t>
        </w:r>
        <w:r w:rsidR="006F10C0">
          <w:rPr>
            <w:webHidden/>
          </w:rPr>
          <w:tab/>
        </w:r>
        <w:r w:rsidR="006F10C0">
          <w:rPr>
            <w:webHidden/>
          </w:rPr>
          <w:fldChar w:fldCharType="begin"/>
        </w:r>
        <w:r w:rsidR="006F10C0">
          <w:rPr>
            <w:webHidden/>
          </w:rPr>
          <w:instrText xml:space="preserve"> PAGEREF _Toc94098553 \h </w:instrText>
        </w:r>
        <w:r w:rsidR="006F10C0">
          <w:rPr>
            <w:webHidden/>
          </w:rPr>
        </w:r>
        <w:r w:rsidR="006F10C0">
          <w:rPr>
            <w:webHidden/>
          </w:rPr>
          <w:fldChar w:fldCharType="separate"/>
        </w:r>
        <w:r w:rsidR="006F10C0">
          <w:rPr>
            <w:webHidden/>
          </w:rPr>
          <w:t>2</w:t>
        </w:r>
        <w:r w:rsidR="006F10C0"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4" w:history="1">
        <w:r w:rsidRPr="00ED480F">
          <w:rPr>
            <w:rStyle w:val="aa"/>
            <w:rFonts w:ascii="Helvetica" w:eastAsia="charset0MS Sans Serif" w:hAnsi="Helvetica" w:cs="Helvetica"/>
          </w:rPr>
          <w:t>hh3cMGTable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5" w:history="1">
        <w:r w:rsidRPr="00ED480F">
          <w:rPr>
            <w:rStyle w:val="aa"/>
            <w:rFonts w:ascii="Helvetica" w:eastAsia="charset0MS Sans Serif" w:hAnsi="Helvetica" w:cs="Helvetica"/>
          </w:rPr>
          <w:t>hh3cMGMirrorIfTable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6" w:history="1">
        <w:r w:rsidRPr="00ED480F">
          <w:rPr>
            <w:rStyle w:val="aa"/>
            <w:rFonts w:ascii="Helvetica" w:eastAsia="charset0MS Sans Serif" w:hAnsi="Helvetica" w:cs="Helvetica"/>
          </w:rPr>
          <w:t>hh3cMGMonitorIfTable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7" w:history="1">
        <w:r w:rsidRPr="00ED480F">
          <w:rPr>
            <w:rStyle w:val="aa"/>
            <w:rFonts w:ascii="Helvetica" w:eastAsia="charset0MS Sans Serif" w:hAnsi="Helvetica" w:cs="Helvetica"/>
          </w:rPr>
          <w:t>hh3cMGReflectorIfTable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8" w:history="1">
        <w:r w:rsidRPr="00ED480F">
          <w:rPr>
            <w:rStyle w:val="aa"/>
            <w:rFonts w:ascii="Helvetica" w:eastAsia="charset0MS Sans Serif" w:hAnsi="Helvetica" w:cs="Helvetica"/>
          </w:rPr>
          <w:t>hh3cMGRprobeVlanTable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59" w:history="1">
        <w:r w:rsidRPr="00ED480F">
          <w:rPr>
            <w:rStyle w:val="aa"/>
            <w:rFonts w:ascii="Helvetica" w:eastAsia="charset0MS Sans Serif" w:hAnsi="Helvetica" w:cs="Helvetica"/>
          </w:rPr>
          <w:t>hh3cMGEgressIfTable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F10C0" w:rsidRDefault="006F10C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0" w:history="1">
        <w:r w:rsidRPr="00ED480F">
          <w:rPr>
            <w:rStyle w:val="aa"/>
            <w:rFonts w:ascii="Helvetica" w:eastAsia="charset0MS Sans Serif" w:hAnsi="Helvetica" w:cs="Helvetica"/>
          </w:rPr>
          <w:t>hh3cMGMirrorCpuTable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D55E7" w:rsidRPr="00180D56" w:rsidRDefault="00CD55E7" w:rsidP="00CD55E7">
      <w:pPr>
        <w:pStyle w:val="1"/>
        <w:tabs>
          <w:tab w:val="num" w:pos="432"/>
        </w:tabs>
        <w:ind w:left="432" w:hanging="432"/>
        <w:jc w:val="both"/>
      </w:pPr>
      <w:bookmarkStart w:id="1" w:name="_Toc397419422"/>
      <w:bookmarkStart w:id="2" w:name="_Toc94098553"/>
      <w:r w:rsidRPr="00CD55E7">
        <w:lastRenderedPageBreak/>
        <w:t>HH3C-MIRRORG</w:t>
      </w:r>
      <w:bookmarkStart w:id="3" w:name="_Toc311190963"/>
      <w:bookmarkStart w:id="4" w:name="_Toc331080937"/>
      <w:bookmarkStart w:id="5" w:name="_Toc331086500"/>
      <w:r w:rsidRPr="00CD55E7">
        <w:t>ROUP-MIB</w:t>
      </w:r>
      <w:bookmarkEnd w:id="1"/>
      <w:bookmarkEnd w:id="3"/>
      <w:bookmarkEnd w:id="4"/>
      <w:bookmarkEnd w:id="5"/>
      <w:bookmarkEnd w:id="2"/>
    </w:p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11190964"/>
      <w:bookmarkStart w:id="7" w:name="_Toc331080938"/>
      <w:bookmarkStart w:id="8" w:name="_Toc331086501"/>
      <w:bookmarkStart w:id="9" w:name="_Toc397419423"/>
      <w:bookmarkStart w:id="10" w:name="_Toc94098554"/>
      <w:r w:rsidRPr="0065734A">
        <w:rPr>
          <w:rFonts w:ascii="Helvetica" w:eastAsia="charset0MS Sans Serif" w:hAnsi="Helvetica" w:cs="Helvetica"/>
        </w:rPr>
        <w:t>hh3cMGTable</w:t>
      </w:r>
      <w:bookmarkEnd w:id="6"/>
      <w:bookmarkEnd w:id="7"/>
      <w:bookmarkEnd w:id="8"/>
      <w:bookmarkEnd w:id="9"/>
      <w:bookmarkEnd w:id="10"/>
    </w:p>
    <w:p w:rsidR="00CD55E7" w:rsidRPr="00795549" w:rsidRDefault="00CD55E7" w:rsidP="00CD55E7">
      <w:r>
        <w:t xml:space="preserve">OID of this table is: </w:t>
      </w:r>
      <w:r w:rsidRPr="00795549">
        <w:t>1.3.6.1.4.1.25506.2.68.1.1.1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hh3cMGID (1.3.6.1.4.1.25506.2.68.1.1.1.1.1)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976288">
              <w:t xml:space="preserve">Range from </w:t>
            </w:r>
            <w:r>
              <w:rPr>
                <w:rFonts w:hint="eastAsia"/>
              </w:rPr>
              <w:t>1</w:t>
            </w:r>
            <w:r>
              <w:t xml:space="preserve"> to </w:t>
            </w:r>
            <w:r>
              <w:rPr>
                <w:rFonts w:hint="eastAsia"/>
              </w:rPr>
              <w:t>4</w:t>
            </w:r>
            <w:r w:rsidRPr="00DC1FF6">
              <w:t>.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hh3cMGType (1.3.6.1.4.1.25506.2.68.1.1.1.1.2)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hh3cMGStatus (1.3.6.1.4.1.25506.2.68.1.1.1.1.3)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hh3cMGRowStatus (1.3.6.1.4.1.25506.2.68.1.1.1.1.4)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</w:t>
            </w:r>
            <w:r w:rsidRPr="00DC1FF6">
              <w:t>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11190965"/>
      <w:bookmarkStart w:id="12" w:name="_Toc331080939"/>
      <w:bookmarkStart w:id="13" w:name="_Toc331086502"/>
      <w:bookmarkStart w:id="14" w:name="_Toc397419424"/>
      <w:bookmarkStart w:id="15" w:name="_Toc94098555"/>
      <w:r w:rsidRPr="0065734A">
        <w:rPr>
          <w:rFonts w:ascii="Helvetica" w:eastAsia="charset0MS Sans Serif" w:hAnsi="Helvetica" w:cs="Helvetica"/>
        </w:rPr>
        <w:t>hh3cMGMirrorIfTable</w:t>
      </w:r>
      <w:bookmarkEnd w:id="11"/>
      <w:bookmarkEnd w:id="12"/>
      <w:bookmarkEnd w:id="13"/>
      <w:bookmarkEnd w:id="14"/>
      <w:bookmarkEnd w:id="15"/>
    </w:p>
    <w:p w:rsidR="00CD55E7" w:rsidRPr="00795549" w:rsidRDefault="00CD55E7" w:rsidP="00CD55E7">
      <w:r>
        <w:t xml:space="preserve">OID of this table is: </w:t>
      </w:r>
      <w:r w:rsidRPr="00795549">
        <w:t>1.3.6.1.4.1.25506.2.68.1.2.1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hh3cMGMirrorIfIndex (1.3.6.1.4.1.25506.2.68.1.2.1.1.1)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hh3cMGMirrorDirection (1.3.6.1.4.1.25506.2.68.1.2.1.1.2)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hh3cMGMirrorRowStatus (1.3.6.1.4.1.25506.2.68.1.2.1.1.3)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311190966"/>
      <w:bookmarkStart w:id="17" w:name="_Toc331080940"/>
      <w:bookmarkStart w:id="18" w:name="_Toc331086503"/>
      <w:bookmarkStart w:id="19" w:name="_Toc397419425"/>
      <w:bookmarkStart w:id="20" w:name="_Toc94098556"/>
      <w:r w:rsidRPr="0065734A">
        <w:rPr>
          <w:rFonts w:ascii="Helvetica" w:eastAsia="charset0MS Sans Serif" w:hAnsi="Helvetica" w:cs="Helvetica"/>
        </w:rPr>
        <w:t>hh3cMGMonitorIfTable</w:t>
      </w:r>
      <w:bookmarkEnd w:id="16"/>
      <w:bookmarkEnd w:id="17"/>
      <w:bookmarkEnd w:id="18"/>
      <w:bookmarkEnd w:id="19"/>
      <w:bookmarkEnd w:id="20"/>
    </w:p>
    <w:p w:rsidR="00CD55E7" w:rsidRPr="00795549" w:rsidRDefault="00CD55E7" w:rsidP="00CD55E7">
      <w:r>
        <w:t xml:space="preserve">OID of this table is: </w:t>
      </w:r>
      <w:r w:rsidRPr="00795549">
        <w:t>1.3.6.1.4.1.25506.2.68.1.3.1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hh3cMGMonitorIfIndex (1.3.6.1.4.1.25506.2.68.1.3.1.1.1)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hh3cMGMonitorRowStatus (1.3.6.1.4.1.25506.2.68.1.3.1.1.2)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31080941"/>
      <w:bookmarkStart w:id="22" w:name="_Toc331086504"/>
      <w:bookmarkStart w:id="23" w:name="_Toc397419426"/>
      <w:bookmarkStart w:id="24" w:name="_Toc94098557"/>
      <w:r w:rsidRPr="0065734A">
        <w:rPr>
          <w:rFonts w:ascii="Helvetica" w:eastAsia="charset0MS Sans Serif" w:hAnsi="Helvetica" w:cs="Helvetica"/>
        </w:rPr>
        <w:t>hh3cMGReflectorIfTable</w:t>
      </w:r>
      <w:bookmarkEnd w:id="21"/>
      <w:bookmarkEnd w:id="22"/>
      <w:bookmarkEnd w:id="23"/>
      <w:bookmarkEnd w:id="24"/>
    </w:p>
    <w:p w:rsidR="00CD55E7" w:rsidRPr="00795549" w:rsidRDefault="00CD55E7" w:rsidP="00CD55E7">
      <w:r>
        <w:t xml:space="preserve">OID of this table is: </w:t>
      </w:r>
      <w:r w:rsidRPr="00795549">
        <w:t>1.3.6.1.4.1.25506.2.68.1.4.1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hh3cMGReflectorIfIndex (1.3.6.1.4.1.25506.2.68.1.4.1.1.1)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lastRenderedPageBreak/>
              <w:t>hh3cMGReflectorRowStatus (1.3.6.1.4.1.25506.2.68.1.4.1.1.2)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31080942"/>
      <w:bookmarkStart w:id="26" w:name="_Toc331086505"/>
      <w:bookmarkStart w:id="27" w:name="_Toc397419427"/>
      <w:bookmarkStart w:id="28" w:name="_Toc94098558"/>
      <w:r w:rsidRPr="0065734A">
        <w:rPr>
          <w:rFonts w:ascii="Helvetica" w:eastAsia="charset0MS Sans Serif" w:hAnsi="Helvetica" w:cs="Helvetica"/>
        </w:rPr>
        <w:t>hh3cMGRprobeVlanTable</w:t>
      </w:r>
      <w:bookmarkEnd w:id="25"/>
      <w:bookmarkEnd w:id="26"/>
      <w:bookmarkEnd w:id="27"/>
      <w:bookmarkEnd w:id="28"/>
    </w:p>
    <w:p w:rsidR="00CD55E7" w:rsidRPr="00795549" w:rsidRDefault="00CD55E7" w:rsidP="00CD55E7">
      <w:r>
        <w:t xml:space="preserve">OID of this table is: </w:t>
      </w:r>
      <w:r w:rsidRPr="00795549">
        <w:t>1.3.6.1.4.1.25506.2.68.1.5.1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hh3cMGRprobeVlanID (1.3.6.1.4.1.25506.2.68.1.5.1.1.1)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hh3cMGRprobeVlanRowStatus (1.3.6.1.4.1.25506.2.68.1.5.1.1.2)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9" w:name="_Toc397419428"/>
      <w:bookmarkStart w:id="30" w:name="_Toc94098559"/>
      <w:r w:rsidRPr="0065734A">
        <w:rPr>
          <w:rFonts w:ascii="Helvetica" w:eastAsia="charset0MS Sans Serif" w:hAnsi="Helvetica" w:cs="Helvetica"/>
        </w:rPr>
        <w:t>hh3cMG</w:t>
      </w:r>
      <w:r w:rsidRPr="0065734A">
        <w:rPr>
          <w:rFonts w:ascii="Helvetica" w:eastAsia="charset0MS Sans Serif" w:hAnsi="Helvetica" w:cs="Helvetica" w:hint="eastAsia"/>
        </w:rPr>
        <w:t>EgressIf</w:t>
      </w:r>
      <w:r w:rsidRPr="0065734A">
        <w:rPr>
          <w:rFonts w:ascii="Helvetica" w:eastAsia="charset0MS Sans Serif" w:hAnsi="Helvetica" w:cs="Helvetica"/>
        </w:rPr>
        <w:t>Table</w:t>
      </w:r>
      <w:bookmarkEnd w:id="29"/>
      <w:bookmarkEnd w:id="30"/>
    </w:p>
    <w:p w:rsidR="00CD55E7" w:rsidRPr="00795549" w:rsidRDefault="00CD55E7" w:rsidP="00CD55E7">
      <w:r>
        <w:t>OID of this table is: 1.3.6.1.4.1.25506.2.68.1.</w:t>
      </w:r>
      <w:r>
        <w:rPr>
          <w:rFonts w:hint="eastAsia"/>
        </w:rPr>
        <w:t>6</w:t>
      </w:r>
      <w:r w:rsidRPr="00795549"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EgressIfIndex</w:t>
            </w:r>
            <w:r>
              <w:t xml:space="preserve"> (1.3.6.1.4.1.25506.2.68.1.</w:t>
            </w:r>
            <w:r>
              <w:rPr>
                <w:rFonts w:hint="eastAsia"/>
              </w:rPr>
              <w:t>6</w:t>
            </w:r>
            <w:r w:rsidRPr="00DC1FF6">
              <w:t>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Egress</w:t>
            </w:r>
            <w:r w:rsidRPr="00DC1FF6">
              <w:t>RowSt</w:t>
            </w:r>
            <w:r>
              <w:t>atus (1.3.6.1.4.1.25506.2.68.1.</w:t>
            </w:r>
            <w:r>
              <w:rPr>
                <w:rFonts w:hint="eastAsia"/>
              </w:rPr>
              <w:t>6</w:t>
            </w:r>
            <w:r w:rsidRPr="00DC1FF6">
              <w:t>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CD55E7" w:rsidRPr="0065734A" w:rsidRDefault="00CD55E7" w:rsidP="00CD55E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1" w:name="_Toc397419429"/>
      <w:bookmarkStart w:id="32" w:name="_Toc94098560"/>
      <w:r w:rsidRPr="0065734A">
        <w:rPr>
          <w:rFonts w:ascii="Helvetica" w:eastAsia="charset0MS Sans Serif" w:hAnsi="Helvetica" w:cs="Helvetica"/>
        </w:rPr>
        <w:t>hh3cMGMirror</w:t>
      </w:r>
      <w:r w:rsidRPr="0065734A">
        <w:rPr>
          <w:rFonts w:ascii="Helvetica" w:eastAsia="charset0MS Sans Serif" w:hAnsi="Helvetica" w:cs="Helvetica" w:hint="eastAsia"/>
        </w:rPr>
        <w:t>Cpu</w:t>
      </w:r>
      <w:r w:rsidRPr="0065734A">
        <w:rPr>
          <w:rFonts w:ascii="Helvetica" w:eastAsia="charset0MS Sans Serif" w:hAnsi="Helvetica" w:cs="Helvetica"/>
        </w:rPr>
        <w:t>Table</w:t>
      </w:r>
      <w:bookmarkEnd w:id="31"/>
      <w:bookmarkEnd w:id="32"/>
    </w:p>
    <w:p w:rsidR="00CD55E7" w:rsidRPr="00795549" w:rsidRDefault="00CD55E7" w:rsidP="00CD55E7">
      <w:r>
        <w:t xml:space="preserve">OID of this table is: </w:t>
      </w:r>
      <w:r w:rsidRPr="00795549">
        <w:t>1.3.6.1.4.1.25506.2.68.1.</w:t>
      </w:r>
      <w:r>
        <w:rPr>
          <w:rFonts w:hint="eastAsia"/>
        </w:rPr>
        <w:t>8</w:t>
      </w:r>
      <w:r w:rsidRPr="00795549"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D55E7" w:rsidRPr="00DC1FF6" w:rsidTr="0073672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Head"/>
            </w:pPr>
            <w:r w:rsidRPr="00DC1FF6">
              <w:t>Description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MirrorCpuChassis</w:t>
            </w:r>
            <w:r w:rsidRPr="00DC1FF6">
              <w:t xml:space="preserve"> (1.3.6.1.4.1.25506.2.68.1.</w:t>
            </w:r>
            <w:r>
              <w:rPr>
                <w:rFonts w:hint="eastAsia"/>
              </w:rPr>
              <w:t>8</w:t>
            </w:r>
            <w:r w:rsidRPr="00DC1FF6">
              <w:t>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MirrorCpuSlot</w:t>
            </w:r>
            <w:r w:rsidRPr="00DC1FF6">
              <w:t xml:space="preserve"> (1.3.6.1.4.1.25506.2.68.1.</w:t>
            </w:r>
            <w:r>
              <w:rPr>
                <w:rFonts w:hint="eastAsia"/>
              </w:rPr>
              <w:t>8</w:t>
            </w:r>
            <w:r w:rsidRPr="00DC1FF6">
              <w:t>.1.1.2)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MirrorCpuDirection</w:t>
            </w:r>
            <w:r w:rsidRPr="00DC1FF6">
              <w:t xml:space="preserve"> (1.3.6.1.4.1.25506.2.68.1.</w:t>
            </w:r>
            <w:r>
              <w:rPr>
                <w:rFonts w:hint="eastAsia"/>
              </w:rPr>
              <w:t>8</w:t>
            </w:r>
            <w:r w:rsidRPr="00DC1FF6">
              <w:t>.1.1.3)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CD55E7" w:rsidRPr="00DC1FF6" w:rsidTr="00736728">
        <w:trPr>
          <w:cantSplit/>
        </w:trPr>
        <w:tc>
          <w:tcPr>
            <w:tcW w:w="3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MirrorCpu</w:t>
            </w:r>
            <w:r w:rsidRPr="00DC1FF6">
              <w:t>RowStatus (1.3.6.1.4.1.25506.2.68.1.</w:t>
            </w:r>
            <w:r>
              <w:rPr>
                <w:rFonts w:hint="eastAsia"/>
              </w:rPr>
              <w:t>8</w:t>
            </w:r>
            <w:r w:rsidRPr="00DC1FF6">
              <w:t>.1.1.4)</w:t>
            </w:r>
          </w:p>
        </w:tc>
        <w:tc>
          <w:tcPr>
            <w:tcW w:w="144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CD55E7" w:rsidRPr="00DC1FF6" w:rsidRDefault="00CD55E7" w:rsidP="00736728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DC1FF6">
              <w:t>active</w:t>
            </w:r>
            <w:r>
              <w:rPr>
                <w:rFonts w:hint="eastAsia"/>
              </w:rPr>
              <w:t>(1)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 w:rsidRPr="00DC1FF6">
              <w:t>createAndGo</w:t>
            </w:r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</w:t>
            </w:r>
            <w:r w:rsidRPr="00DC1FF6">
              <w:t>.</w:t>
            </w:r>
          </w:p>
        </w:tc>
      </w:tr>
    </w:tbl>
    <w:p w:rsidR="00CD55E7" w:rsidRDefault="00CD55E7" w:rsidP="00CD55E7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CD55E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54E" w:rsidRDefault="0029054E">
      <w:r>
        <w:separator/>
      </w:r>
    </w:p>
  </w:endnote>
  <w:endnote w:type="continuationSeparator" w:id="0">
    <w:p w:rsidR="0029054E" w:rsidRDefault="0029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6F10C0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F10C0">
      <w:fldChar w:fldCharType="begin"/>
    </w:r>
    <w:r w:rsidR="006F10C0">
      <w:instrText xml:space="preserve"> NUMPAGES  \* Arabic  \* MERGEFORMAT </w:instrText>
    </w:r>
    <w:r w:rsidR="006F10C0">
      <w:fldChar w:fldCharType="separate"/>
    </w:r>
    <w:r w:rsidR="006F10C0">
      <w:rPr>
        <w:noProof/>
      </w:rPr>
      <w:t>3</w:t>
    </w:r>
    <w:r w:rsidR="006F10C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54E" w:rsidRDefault="0029054E">
      <w:r>
        <w:separator/>
      </w:r>
    </w:p>
  </w:footnote>
  <w:footnote w:type="continuationSeparator" w:id="0">
    <w:p w:rsidR="0029054E" w:rsidRDefault="0029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29417BA9" wp14:editId="5031D3B1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D55E7" w:rsidRPr="00CD55E7">
      <w:t xml:space="preserve"> HH3C-MIRRORGROUP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054E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0C0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55E7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D55E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D55E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D55E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D55E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D55E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D55E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CD55E7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CD55E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E7EE2-4E62-40AC-9E80-CAAE762E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300</Words>
  <Characters>3146</Characters>
  <Application>Microsoft Office Word</Application>
  <DocSecurity>0</DocSecurity>
  <Lines>196</Lines>
  <Paragraphs>164</Paragraphs>
  <ScaleCrop>false</ScaleCrop>
  <Company/>
  <LinksUpToDate>false</LinksUpToDate>
  <CharactersWithSpaces>3282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2022-01-26T06:05:00Z</dcterms:modified>
</cp:coreProperties>
</file>